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4DD36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KYME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1971D76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51FE39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92C00C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Joan(q.v.).</w:t>
      </w:r>
    </w:p>
    <w:p w14:paraId="01DE8992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50473B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C98E30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607332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They, William Derby(q.v.) and his wife, Alice(q.v.), made a plaint of</w:t>
      </w:r>
    </w:p>
    <w:p w14:paraId="09302201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detinue against Elizabeth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Fendyke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169535DD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402D48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1626BB" w14:textId="77777777" w:rsidR="007B7CD7" w:rsidRDefault="007B7CD7" w:rsidP="007B7C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May 2021</w:t>
      </w:r>
    </w:p>
    <w:p w14:paraId="5F7F85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0DF7" w14:textId="77777777" w:rsidR="007B7CD7" w:rsidRDefault="007B7CD7" w:rsidP="009139A6">
      <w:r>
        <w:separator/>
      </w:r>
    </w:p>
  </w:endnote>
  <w:endnote w:type="continuationSeparator" w:id="0">
    <w:p w14:paraId="3DBA8CDA" w14:textId="77777777" w:rsidR="007B7CD7" w:rsidRDefault="007B7C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B8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80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FD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44F9D" w14:textId="77777777" w:rsidR="007B7CD7" w:rsidRDefault="007B7CD7" w:rsidP="009139A6">
      <w:r>
        <w:separator/>
      </w:r>
    </w:p>
  </w:footnote>
  <w:footnote w:type="continuationSeparator" w:id="0">
    <w:p w14:paraId="1FFBEAB2" w14:textId="77777777" w:rsidR="007B7CD7" w:rsidRDefault="007B7C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6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38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8D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D7"/>
    <w:rsid w:val="000666E0"/>
    <w:rsid w:val="002510B7"/>
    <w:rsid w:val="005C130B"/>
    <w:rsid w:val="007B7CD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4BC78"/>
  <w15:chartTrackingRefBased/>
  <w15:docId w15:val="{28CCCBBA-E6EB-471D-9AF3-FF9AD28C9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7C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2021-06-25T14:28:00Z</dcterms:created>
  <dcterms:modified xsi:type="dcterms:W3CDTF">2021-06-25T14:28:00Z</dcterms:modified>
</cp:coreProperties>
</file>